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34" w:rsidRDefault="005B7534" w:rsidP="00C4772F">
      <w:pPr>
        <w:pStyle w:val="NoSpacing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5.SINIF MATEMATİK DOĞAL SAYILAR KONU TARAMA TESTİ-1</w:t>
      </w:r>
    </w:p>
    <w:p w:rsidR="005B7534" w:rsidRDefault="005B7534" w:rsidP="00C4772F">
      <w:pPr>
        <w:pStyle w:val="NoSpacing"/>
        <w:rPr>
          <w:rFonts w:ascii="Times New Roman" w:hAnsi="Times New Roman"/>
          <w:b/>
          <w:sz w:val="24"/>
        </w:rPr>
      </w:pPr>
    </w:p>
    <w:p w:rsidR="005B7534" w:rsidRDefault="005B7534" w:rsidP="00C4772F">
      <w:pPr>
        <w:pStyle w:val="NoSpacing"/>
        <w:rPr>
          <w:rFonts w:ascii="Times New Roman" w:hAnsi="Times New Roman"/>
          <w:b/>
          <w:sz w:val="24"/>
        </w:rPr>
        <w:sectPr w:rsidR="005B753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B7534" w:rsidRPr="00C4772F" w:rsidRDefault="005B7534" w:rsidP="00C4772F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 w:rsidRPr="00C4772F">
        <w:rPr>
          <w:rFonts w:ascii="Times New Roman" w:hAnsi="Times New Roman"/>
        </w:rPr>
        <w:t>16 274 sayısının soluna 13 yazılırsa milyonlar bölüğündeki sayı aşağıdakilerden hangisi olur?</w:t>
      </w:r>
    </w:p>
    <w:p w:rsidR="005B7534" w:rsidRDefault="005B7534" w:rsidP="00C4772F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C4772F">
      <w:pPr>
        <w:pStyle w:val="NoSpacing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131          b) 6         c) 274         d) 1</w:t>
      </w:r>
    </w:p>
    <w:p w:rsidR="005B7534" w:rsidRDefault="005B7534" w:rsidP="00C4772F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C4772F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C4772F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Pr="00C4772F" w:rsidRDefault="005B7534" w:rsidP="00C4772F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Pr="00DB0B32" w:rsidRDefault="005B7534" w:rsidP="00C4772F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TİMSAH </w:t>
      </w:r>
      <w:r>
        <w:rPr>
          <w:rFonts w:ascii="Times New Roman" w:hAnsi="Times New Roman"/>
        </w:rPr>
        <w:t xml:space="preserve">sözcüğü </w:t>
      </w:r>
      <w:r>
        <w:rPr>
          <w:rFonts w:ascii="Times New Roman" w:hAnsi="Times New Roman"/>
          <w:b/>
        </w:rPr>
        <w:t xml:space="preserve">602549 </w:t>
      </w:r>
      <w:r>
        <w:rPr>
          <w:rFonts w:ascii="Times New Roman" w:hAnsi="Times New Roman"/>
        </w:rPr>
        <w:t xml:space="preserve">sayısı ile şifrelenmiştir. Buna göre </w:t>
      </w:r>
      <w:r w:rsidRPr="00DB0B32">
        <w:rPr>
          <w:rFonts w:ascii="Times New Roman" w:hAnsi="Times New Roman"/>
          <w:b/>
        </w:rPr>
        <w:t>HAMSİ</w:t>
      </w:r>
      <w:r>
        <w:rPr>
          <w:rFonts w:ascii="Times New Roman" w:hAnsi="Times New Roman"/>
        </w:rPr>
        <w:t xml:space="preserve"> sözcüğü aşağıdakilerden hangisi ile şifrelenmiştir?</w:t>
      </w:r>
    </w:p>
    <w:p w:rsidR="005B7534" w:rsidRDefault="005B7534" w:rsidP="00DB0B3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DB0B32">
      <w:pPr>
        <w:pStyle w:val="NoSpacing"/>
        <w:numPr>
          <w:ilvl w:val="0"/>
          <w:numId w:val="3"/>
        </w:numPr>
        <w:tabs>
          <w:tab w:val="left" w:pos="284"/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25940                        b) 94250    </w:t>
      </w:r>
    </w:p>
    <w:p w:rsidR="005B7534" w:rsidRPr="00DB0B32" w:rsidRDefault="005B7534" w:rsidP="00DB0B32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c)  94205                        d) 20659</w:t>
      </w:r>
    </w:p>
    <w:p w:rsidR="005B7534" w:rsidRDefault="005B7534" w:rsidP="00DB0B3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DB0B3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DB0B3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DB0B3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Pr="00DB0B32" w:rsidRDefault="005B7534" w:rsidP="00DB0B32">
      <w:pPr>
        <w:pStyle w:val="NoSpacing"/>
        <w:tabs>
          <w:tab w:val="left" w:pos="284"/>
        </w:tabs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67.15pt;margin-top:6.75pt;width:120pt;height: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" adj="-573,28620" strokeweight="2pt">
            <v:textbox>
              <w:txbxContent>
                <w:p w:rsidR="005B7534" w:rsidRDefault="005B7534" w:rsidP="00A07192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Yedi milyon </w:t>
                  </w:r>
                </w:p>
                <w:p w:rsidR="005B7534" w:rsidRPr="00A07192" w:rsidRDefault="005B7534" w:rsidP="00A07192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yedi yüz yedi bin yedi</w:t>
                  </w:r>
                </w:p>
              </w:txbxContent>
            </v:textbox>
          </v:shape>
        </w:pict>
      </w:r>
    </w:p>
    <w:p w:rsidR="005B7534" w:rsidRDefault="005B7534" w:rsidP="00A07192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4.65pt;margin-top:1.7pt;width:48pt;height:71.25pt;z-index:-251661312;visibility:visible" wrapcoords="-338 0 -338 21373 21600 21373 21600 0 -338 0">
            <v:imagedata r:id="rId5" o:title=""/>
            <w10:wrap type="through"/>
          </v:shape>
        </w:pict>
      </w: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Ahmet’in okunuşunu söylediği sayı aşağıdakilerden hangisidir?</w:t>
      </w: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numPr>
          <w:ilvl w:val="0"/>
          <w:numId w:val="4"/>
        </w:numPr>
        <w:tabs>
          <w:tab w:val="left" w:pos="284"/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7 707 007           b) 7 007 007</w:t>
      </w:r>
    </w:p>
    <w:p w:rsidR="005B7534" w:rsidRDefault="005B7534" w:rsidP="00487A00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c)  7 000 007           d) 7 777 007</w:t>
      </w:r>
    </w:p>
    <w:p w:rsidR="005B7534" w:rsidRDefault="005B7534" w:rsidP="00487A00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Default="005B7534" w:rsidP="00487A00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Default="005B7534" w:rsidP="00487A00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Default="005B7534" w:rsidP="00487A00">
      <w:pPr>
        <w:pStyle w:val="NoSpacing"/>
        <w:tabs>
          <w:tab w:val="left" w:pos="567"/>
        </w:tabs>
        <w:ind w:left="284"/>
        <w:rPr>
          <w:rFonts w:ascii="Times New Roman" w:hAnsi="Times New Roman"/>
        </w:rPr>
      </w:pPr>
    </w:p>
    <w:p w:rsidR="005B7534" w:rsidRPr="00487A00" w:rsidRDefault="005B7534" w:rsidP="00487A00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>Sekiz basamaklı bir sayıda kaç tane bölük oluşur?</w:t>
      </w:r>
    </w:p>
    <w:p w:rsidR="005B7534" w:rsidRDefault="005B7534" w:rsidP="00487A00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Pr="00BD31C7" w:rsidRDefault="005B7534" w:rsidP="00487A00">
      <w:pPr>
        <w:pStyle w:val="NoSpacing"/>
        <w:numPr>
          <w:ilvl w:val="0"/>
          <w:numId w:val="5"/>
        </w:numPr>
        <w:tabs>
          <w:tab w:val="left" w:pos="284"/>
          <w:tab w:val="left" w:pos="567"/>
        </w:tabs>
        <w:ind w:left="284"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>5               b) 4             c) 3             d) 2</w:t>
      </w:r>
    </w:p>
    <w:p w:rsidR="005B7534" w:rsidRDefault="005B7534" w:rsidP="00BD31C7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Default="005B7534" w:rsidP="00BD31C7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Default="005B7534" w:rsidP="00BD31C7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Pr="00487A00" w:rsidRDefault="005B7534" w:rsidP="00BD31C7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  <w:b/>
        </w:rPr>
      </w:pPr>
    </w:p>
    <w:p w:rsidR="005B7534" w:rsidRPr="00BD31C7" w:rsidRDefault="005B7534" w:rsidP="00487A00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7,5,0,4,3 </w:t>
      </w:r>
      <w:r>
        <w:rPr>
          <w:rFonts w:ascii="Times New Roman" w:hAnsi="Times New Roman"/>
        </w:rPr>
        <w:t>sayıları ile yazılabilecek en küçük sayı aşağıdakilerden hangisidir?</w:t>
      </w:r>
    </w:p>
    <w:p w:rsidR="005B7534" w:rsidRDefault="005B7534" w:rsidP="00BD31C7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BD31C7">
      <w:pPr>
        <w:pStyle w:val="NoSpacing"/>
        <w:numPr>
          <w:ilvl w:val="0"/>
          <w:numId w:val="6"/>
        </w:numPr>
        <w:tabs>
          <w:tab w:val="left" w:pos="284"/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03457                     b) 40375</w:t>
      </w:r>
    </w:p>
    <w:p w:rsidR="005B7534" w:rsidRDefault="005B7534" w:rsidP="00317231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c)  30457                     d) 34573</w:t>
      </w:r>
    </w:p>
    <w:p w:rsidR="005B7534" w:rsidRDefault="005B7534" w:rsidP="00317231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Pr="00BD31C7" w:rsidRDefault="005B7534" w:rsidP="00317231">
      <w:pPr>
        <w:pStyle w:val="NoSpacing"/>
        <w:tabs>
          <w:tab w:val="left" w:pos="284"/>
          <w:tab w:val="left" w:pos="567"/>
        </w:tabs>
        <w:ind w:left="284"/>
        <w:rPr>
          <w:rFonts w:ascii="Times New Roman" w:hAnsi="Times New Roman"/>
        </w:rPr>
      </w:pPr>
    </w:p>
    <w:p w:rsidR="005B7534" w:rsidRPr="00317231" w:rsidRDefault="005B7534" w:rsidP="00487A00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Aşağıdaki öğrencilerden hangisi </w:t>
      </w:r>
      <w:r w:rsidRPr="00317231">
        <w:rPr>
          <w:rFonts w:ascii="Times New Roman" w:hAnsi="Times New Roman"/>
          <w:b/>
        </w:rPr>
        <w:t>3 757 003</w:t>
      </w:r>
      <w:r>
        <w:rPr>
          <w:rFonts w:ascii="Times New Roman" w:hAnsi="Times New Roman"/>
        </w:rPr>
        <w:t xml:space="preserve"> sayısının okunuşunu doğru söylemiştir?</w:t>
      </w: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noProof/>
          <w:lang w:eastAsia="tr-TR"/>
        </w:rPr>
        <w:pict>
          <v:group id="Grup 14" o:spid="_x0000_s1028" style="position:absolute;left:0;text-align:left;margin-left:9.4pt;margin-top:1.6pt;width:234.35pt;height:195.1pt;z-index:251657216" coordorigin="6578,-3923" coordsize="5354,51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">
            <v:shape id="AutoShape 16" o:spid="_x0000_s1029" type="#_x0000_t62" style="position:absolute;left:7428;top:455;width:4503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aC5MEA&#10;AADbAAAADwAAAGRycy9kb3ducmV2LnhtbERPTUsDMRC9C/6HMIIXabMVtLI2LaVa8KZtPdTbsBk3&#10;i5tJSMbu6q83guBtHu9zFqvR9+pEKXeBDcymFSjiJtiOWwOvh+3kDlQWZIt9YDLwRRlWy/OzBdY2&#10;DLyj015aVUI412jAicRa69w48pinIRIX7j0kj1JgarVNOJRw3+vrqrrVHjsuDQ4jbRw1H/tPb+Bh&#10;LullK99yHKLD9up5/fgWB2MuL8b1PSihUf7Ff+4nW+bfwO8v5QC9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guTBAAAA2wAAAA8AAAAAAAAAAAAAAAAAmAIAAGRycy9kb3du&#10;cmV2LnhtbFBLBQYAAAAABAAEAPUAAACGAwAAAAA=&#10;" adj="-1096,12133">
              <v:textbox>
                <w:txbxContent>
                  <w:p w:rsidR="005B7534" w:rsidRPr="0060167C" w:rsidRDefault="005B7534" w:rsidP="00EE453A">
                    <w:pPr>
                      <w:ind w:right="-47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Üç milyon yedi yüz elli yedi bin üç</w:t>
                    </w:r>
                  </w:p>
                </w:txbxContent>
              </v:textbox>
            </v:shape>
            <v:shape id="AutoShape 17" o:spid="_x0000_s1030" type="#_x0000_t62" style="position:absolute;left:7428;top:-3923;width:44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wacIA&#10;AADbAAAADwAAAGRycy9kb3ducmV2LnhtbERPPWvDMBDdC/kP4gJdSi3XQwiulVBCAukU6qTg8Wxd&#10;LVPrZCwldv99VCh0u8f7vGI7217caPSdYwUvSQqCuHG641bB5Xx4XoPwAVlj75gU/JCH7WbxUGCu&#10;3cQfdCtDK2II+xwVmBCGXErfGLLoEzcQR+7LjRZDhGMr9YhTDLe9zNJ0JS12HBsMDrQz1HyXV6tg&#10;X+8+6+Fdn/QxK2X7VJnqamelHpfz2yuIQHP4F/+5jzrOX8HvL/E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/BpwgAAANsAAAAPAAAAAAAAAAAAAAAAAJgCAABkcnMvZG93&#10;bnJldi54bWxQSwUGAAAAAAQABAD1AAAAhwMAAAAA&#10;" adj="-738,15669">
              <v:textbox>
                <w:txbxContent>
                  <w:p w:rsidR="005B7534" w:rsidRPr="00317231" w:rsidRDefault="005B7534" w:rsidP="00317231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Üç milyon yedi yüz elli yedi bin üç yüz</w:t>
                    </w:r>
                  </w:p>
                </w:txbxContent>
              </v:textbox>
            </v:shape>
            <v:shape id="AutoShape 18" o:spid="_x0000_s1031" type="#_x0000_t62" style="position:absolute;left:7428;top:-2609;width:4504;height: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TSwMMA&#10;AADbAAAADwAAAGRycy9kb3ducmV2LnhtbERPTWvCQBC9C/0Pywi9iG5spWp0lbbQUvBSo96H7CQb&#10;zM7G7Kppf323IHibx/uc5bqztbhQ6yvHCsajBARx7nTFpYL97mM4A+EDssbaMSn4IQ/r1UNvial2&#10;V97SJQuliCHsU1RgQmhSKX1uyKIfuYY4coVrLYYI21LqFq8x3NbyKUlepMWKY4PBht4N5cfsbBXk&#10;n7+nebGZDPaH57exOZ274ntilHrsd68LEIG6cBff3F86zp/C/y/x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TSwMMAAADbAAAADwAAAAAAAAAAAAAAAACYAgAAZHJzL2Rv&#10;d25yZXYueG1sUEsFBgAAAAAEAAQA9QAAAIgDAAAAAA==&#10;" adj="-645,17216">
              <v:textbox>
                <w:txbxContent>
                  <w:p w:rsidR="005B7534" w:rsidRPr="0060167C" w:rsidRDefault="005B7534" w:rsidP="0060167C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Üç milyon yedi yüz elli bin yedi yüz üç</w:t>
                    </w:r>
                  </w:p>
                </w:txbxContent>
              </v:textbox>
            </v:shape>
            <v:shape id="AutoShape 19" o:spid="_x0000_s1032" type="#_x0000_t62" style="position:absolute;left:7428;top:-1123;width:450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tq8QA&#10;AADbAAAADwAAAGRycy9kb3ducmV2LnhtbESPQWvCQBCF7wX/wzJCb3Wj0FKiq6hQEA8t2op4G7Lj&#10;JpidTbNrkv77zqHQ2wzvzXvfLFaDr1VHbawCG5hOMlDERbAVOwNfn29Pr6BiQrZYByYDPxRhtRw9&#10;LDC3oecDdcfklIRwzNFAmVKTax2LkjzGSWiIRbuG1mOStXXatthLuK/1LMtetMeKpaHEhrYlFbfj&#10;3RvA+nTqnDs/H/pwix+b929Ll70xj+NhPQeVaEj/5r/rnRV8gZVfZA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tbavEAAAA2wAAAA8AAAAAAAAAAAAAAAAAmAIAAGRycy9k&#10;b3ducmV2LnhtbFBLBQYAAAAABAAEAPUAAACJAwAAAAA=&#10;" adj="-1216,15850">
              <v:textbox>
                <w:txbxContent>
                  <w:p w:rsidR="005B7534" w:rsidRPr="0060167C" w:rsidRDefault="005B7534" w:rsidP="00EE453A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Üç milyon yedi yüz yedi bin beş yüz üç</w:t>
                    </w:r>
                  </w:p>
                </w:txbxContent>
              </v:textbox>
            </v:shape>
            <v:group id="Group 20" o:spid="_x0000_s1033" style="position:absolute;left:6578;top:-3918;width:757;height:5158" coordorigin="6578,-3918" coordsize="757,51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Picture 21" o:spid="_x0000_s1034" type="#_x0000_t75" alt="insan519" style="position:absolute;left:6667;top:370;width:637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+BSfBAAAA2wAAAA8AAABkcnMvZG93bnJldi54bWxET01rwkAQvQv9D8sUehHdNKCU6CqlIBRy&#10;MWp6HrNjEs3Oxuw2if/ePRR6fLzv9XY0jeipc7VlBe/zCARxYXXNpYLTcTf7AOE8ssbGMil4kIPt&#10;5mWyxkTbgTPqD74UIYRdggoq79tESldUZNDNbUscuIvtDPoAu1LqDocQbhoZR9FSGqw5NFTY0ldF&#10;xe3waxTcI6PzNB9dKn/2V5dNzUKfY6XeXsfPFQhPo/8X/7m/tYI4rA9fwg+Qm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U+BSfBAAAA2wAAAA8AAAAAAAAAAAAAAAAAnwIA&#10;AGRycy9kb3ducmV2LnhtbFBLBQYAAAAABAAEAPcAAACNAwAAAAA=&#10;">
                <v:imagedata r:id="rId6" o:title=""/>
              </v:shape>
              <v:shape id="Picture 22" o:spid="_x0000_s1035" type="#_x0000_t75" alt="45_376_bos4" style="position:absolute;left:6578;top:-2609;width:757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23ZrGAAAA2wAAAA8AAABkcnMvZG93bnJldi54bWxEj09rwkAUxO+C32F5Qi9SN3oQSV2lCGIP&#10;RfxXmuMj+0yWZt+m2TUm394tFDwOM/MbZrnubCVaarxxrGA6SUAQ504bLhRcztvXBQgfkDVWjklB&#10;Tx7Wq+Fgial2dz5SewqFiBD2KSooQ6hTKX1ekkU/cTVx9K6usRiibAqpG7xHuK3kLEnm0qLhuFBi&#10;TZuS8p/TzSrYm9335+Grz/a3cX/NfvvNdtcapV5G3fsbiEBdeIb/2x9awWwKf1/iD5Cr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vbdmsYAAADbAAAADwAAAAAAAAAAAAAA&#10;AACfAgAAZHJzL2Rvd25yZXYueG1sUEsFBgAAAAAEAAQA9wAAAJIDAAAAAA==&#10;">
                <v:imagedata r:id="rId7" o:title=""/>
              </v:shape>
              <v:shape id="Picture 23" o:spid="_x0000_s1036" type="#_x0000_t75" alt="cocuk56" style="position:absolute;left:6735;top:-3918;width:600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MutnEAAAA2wAAAA8AAABkcnMvZG93bnJldi54bWxEj0FrwkAUhO+F/oflFXrTjaFoiK5ShGqR&#10;ChoFr4/sMwlm34bdVdN/3xWEHoeZ+YaZLXrTihs531hWMBomIIhLqxuuFBwPX4MMhA/IGlvLpOCX&#10;PCzmry8zzLW9855uRahEhLDPUUEdQpdL6cuaDPqh7Yijd7bOYIjSVVI7vEe4aWWaJGNpsOG4UGNH&#10;y5rKS3E1CoqsXNHmPFmuq91x3Y5O7udjO1Hq/a3/nIII1If/8LP9rRWkKTy+xB8g5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MutnEAAAA2wAAAA8AAAAAAAAAAAAAAAAA&#10;nwIAAGRycy9kb3ducmV2LnhtbFBLBQYAAAAABAAEAPcAAACQAwAAAAA=&#10;">
                <v:imagedata r:id="rId8" o:title=""/>
              </v:shape>
              <v:shape id="Picture 24" o:spid="_x0000_s1037" type="#_x0000_t75" alt="insan508" style="position:absolute;left:6667;top:-1247;width:668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Jya7GAAAA2wAAAA8AAABkcnMvZG93bnJldi54bWxEj0tvwjAQhO+V+A/WIvXWOFAVUIpBfShq&#10;xePA48JtFW+T0Hgd2S6k/x4jIXEczcw3mum8M404kfO1ZQWDJAVBXFhdc6lgv8ufJiB8QNbYWCYF&#10;/+RhPus9TDHT9swbOm1DKSKEfYYKqhDaTEpfVGTQJ7Yljt6PdQZDlK6U2uE5wk0jh2k6kgZrjgsV&#10;tvRRUfG7/TMKNu+revGyHrnD1+qYF3n7KcfLnVKP/e7tFUSgLtzDt/a3VjB8huuX+APk7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QnJrsYAAADbAAAADwAAAAAAAAAAAAAA&#10;AACfAgAAZHJzL2Rvd25yZXYueG1sUEsFBgAAAAAEAAQA9wAAAJIDAAAAAA==&#10;">
                <v:imagedata r:id="rId9" o:title=""/>
              </v:shape>
            </v:group>
          </v:group>
        </w:pict>
      </w: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60167C">
      <w:pPr>
        <w:pStyle w:val="NoSpacing"/>
        <w:numPr>
          <w:ilvl w:val="0"/>
          <w:numId w:val="7"/>
        </w:numPr>
        <w:ind w:left="0" w:firstLine="0"/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Pr="0060167C" w:rsidRDefault="005B7534" w:rsidP="00317231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45528D">
      <w:pPr>
        <w:pStyle w:val="NoSpacing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3" o:spid="_x0000_s1038" type="#_x0000_t75" style="position:absolute;left:0;text-align:left;margin-left:35.65pt;margin-top:-.1pt;width:198pt;height:144.75pt;z-index:-251658240;visibility:visible" wrapcoords="-82 0 -82 21488 21600 21488 21600 0 -82 0">
            <v:imagedata r:id="rId10" o:title=""/>
            <w10:wrap type="through"/>
          </v:shape>
        </w:pict>
      </w:r>
      <w:r>
        <w:rPr>
          <w:rFonts w:ascii="Times New Roman" w:hAnsi="Times New Roman"/>
          <w:b/>
        </w:rPr>
        <w:t xml:space="preserve"> </w:t>
      </w: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>Öğretmenin tahtaya yazdığı sayıda bulunan 7 rakamı hangi basamakta bulunmaktadır?</w:t>
      </w: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45528D">
      <w:pPr>
        <w:pStyle w:val="NoSpacing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/>
        </w:rPr>
      </w:pPr>
      <w:r>
        <w:rPr>
          <w:rFonts w:ascii="Times New Roman" w:hAnsi="Times New Roman"/>
        </w:rPr>
        <w:t>On binler basamağı</w:t>
      </w:r>
    </w:p>
    <w:p w:rsidR="005B7534" w:rsidRDefault="005B7534" w:rsidP="0045528D">
      <w:pPr>
        <w:pStyle w:val="NoSpacing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/>
        </w:rPr>
      </w:pPr>
      <w:r>
        <w:rPr>
          <w:rFonts w:ascii="Times New Roman" w:hAnsi="Times New Roman"/>
        </w:rPr>
        <w:t>Yüz binler basamağı</w:t>
      </w:r>
    </w:p>
    <w:p w:rsidR="005B7534" w:rsidRDefault="005B7534" w:rsidP="0045528D">
      <w:pPr>
        <w:pStyle w:val="NoSpacing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/>
        </w:rPr>
      </w:pPr>
      <w:r>
        <w:rPr>
          <w:rFonts w:ascii="Times New Roman" w:hAnsi="Times New Roman"/>
        </w:rPr>
        <w:t>Binler basamağı</w:t>
      </w:r>
    </w:p>
    <w:p w:rsidR="005B7534" w:rsidRPr="0045528D" w:rsidRDefault="005B7534" w:rsidP="0045528D">
      <w:pPr>
        <w:pStyle w:val="NoSpacing"/>
        <w:numPr>
          <w:ilvl w:val="0"/>
          <w:numId w:val="8"/>
        </w:numPr>
        <w:tabs>
          <w:tab w:val="left" w:pos="284"/>
          <w:tab w:val="left" w:pos="426"/>
        </w:tabs>
        <w:ind w:left="142" w:firstLine="0"/>
        <w:rPr>
          <w:rFonts w:ascii="Times New Roman" w:hAnsi="Times New Roman"/>
        </w:rPr>
      </w:pPr>
      <w:r>
        <w:rPr>
          <w:rFonts w:ascii="Times New Roman" w:hAnsi="Times New Roman"/>
        </w:rPr>
        <w:t>Milyonlar basamağı</w:t>
      </w: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284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7" o:spid="_x0000_s1039" type="#_x0000_t75" alt="boy-reading-school-book" style="position:absolute;left:0;text-align:left;margin-left:10.15pt;margin-top:10.15pt;width:66pt;height:85.4pt;z-index:-251657216;visibility:visible" wrapcoords="9818 0 8591 379 6627 2274 6136 4547 6136 5874 7118 9095 5891 11179 5155 13642 5155 14968 2455 15537 -245 17053 -245 19516 3191 21221 7855 21411 13500 21411 18164 21221 21600 19516 21600 18000 16200 15158 15709 11937 14236 9663 13500 9095 15464 6063 15218 2274 12518 189 11291 0 9818 0">
            <v:imagedata r:id="rId11" o:title="" gain="109227f" blacklevel="-6554f"/>
            <w10:wrap type="through"/>
          </v:shape>
        </w:pict>
      </w:r>
      <w:r>
        <w:rPr>
          <w:noProof/>
          <w:lang w:eastAsia="tr-TR"/>
        </w:rPr>
        <w:pict>
          <v:shape id="Köşeleri Yuvarlanmış Dikdörtgen Belirtme Çizgisi 5" o:spid="_x0000_s1040" type="#_x0000_t62" style="position:absolute;left:0;text-align:left;margin-left:72.4pt;margin-top:10.15pt;width:126pt;height:5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" adj="-2057,14353" strokeweight="2pt">
            <v:textbox>
              <w:txbxContent>
                <w:p w:rsidR="005B7534" w:rsidRPr="0045528D" w:rsidRDefault="005B7534" w:rsidP="0045528D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Birler bölüğü 302, milyonlar bölüğü 68 olan sayıyı bulun.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 </w:t>
      </w: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</w:rPr>
      </w:pPr>
      <w:r>
        <w:rPr>
          <w:rFonts w:ascii="Times New Roman" w:hAnsi="Times New Roman"/>
        </w:rPr>
        <w:t>Mert’in sorusunun cevabı aşağıdakilerden hangisidir?</w:t>
      </w: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5B7534" w:rsidRDefault="005B7534" w:rsidP="0045528D">
      <w:pPr>
        <w:pStyle w:val="NoSpacing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302 680 000</w:t>
      </w:r>
    </w:p>
    <w:p w:rsidR="005B7534" w:rsidRDefault="005B7534" w:rsidP="0045528D">
      <w:pPr>
        <w:pStyle w:val="NoSpacing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68 000 302</w:t>
      </w:r>
    </w:p>
    <w:p w:rsidR="005B7534" w:rsidRDefault="005B7534" w:rsidP="0045528D">
      <w:pPr>
        <w:pStyle w:val="NoSpacing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68 302 000</w:t>
      </w:r>
    </w:p>
    <w:p w:rsidR="005B7534" w:rsidRPr="0045528D" w:rsidRDefault="005B7534" w:rsidP="0045528D">
      <w:pPr>
        <w:pStyle w:val="NoSpacing"/>
        <w:numPr>
          <w:ilvl w:val="0"/>
          <w:numId w:val="9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302 000 068</w:t>
      </w: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528D">
      <w:pPr>
        <w:pStyle w:val="NoSpacing"/>
        <w:tabs>
          <w:tab w:val="left" w:pos="42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5B7534" w:rsidRPr="004578B8" w:rsidRDefault="005B7534" w:rsidP="0045528D">
      <w:pPr>
        <w:pStyle w:val="NoSpacing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537 866 918 </w:t>
      </w:r>
      <w:r>
        <w:rPr>
          <w:rFonts w:ascii="Times New Roman" w:hAnsi="Times New Roman"/>
        </w:rPr>
        <w:t xml:space="preserve">sayısında sayı değeri </w:t>
      </w:r>
      <w:r w:rsidRPr="004578B8">
        <w:rPr>
          <w:rFonts w:ascii="Times New Roman" w:hAnsi="Times New Roman"/>
          <w:b/>
        </w:rPr>
        <w:t>en küçük</w:t>
      </w:r>
      <w:r>
        <w:rPr>
          <w:rFonts w:ascii="Times New Roman" w:hAnsi="Times New Roman"/>
        </w:rPr>
        <w:t xml:space="preserve"> olan rakam hangi basamakta bulunmaktadır?</w:t>
      </w: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Onlar basamağı</w:t>
      </w:r>
    </w:p>
    <w:p w:rsidR="005B7534" w:rsidRDefault="005B7534" w:rsidP="004578B8">
      <w:pPr>
        <w:pStyle w:val="NoSpacing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Birler basamağı</w:t>
      </w:r>
    </w:p>
    <w:p w:rsidR="005B7534" w:rsidRDefault="005B7534" w:rsidP="004578B8">
      <w:pPr>
        <w:pStyle w:val="NoSpacing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On binler basamağı</w:t>
      </w:r>
    </w:p>
    <w:p w:rsidR="005B7534" w:rsidRPr="004578B8" w:rsidRDefault="005B7534" w:rsidP="004578B8">
      <w:pPr>
        <w:pStyle w:val="NoSpacing"/>
        <w:numPr>
          <w:ilvl w:val="0"/>
          <w:numId w:val="10"/>
        </w:numPr>
        <w:tabs>
          <w:tab w:val="left" w:pos="567"/>
        </w:tabs>
        <w:ind w:left="284" w:firstLine="0"/>
        <w:rPr>
          <w:rFonts w:ascii="Times New Roman" w:hAnsi="Times New Roman"/>
        </w:rPr>
      </w:pPr>
      <w:r>
        <w:rPr>
          <w:rFonts w:ascii="Times New Roman" w:hAnsi="Times New Roman"/>
        </w:rPr>
        <w:t>On milyonlar basamağı</w:t>
      </w: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Pr="004578B8" w:rsidRDefault="005B7534" w:rsidP="004578B8">
      <w:pPr>
        <w:pStyle w:val="NoSpacing"/>
        <w:tabs>
          <w:tab w:val="left" w:pos="426"/>
        </w:tabs>
        <w:rPr>
          <w:rFonts w:ascii="Times New Roman" w:hAnsi="Times New Roman"/>
          <w:b/>
        </w:rPr>
      </w:pPr>
    </w:p>
    <w:p w:rsidR="005B7534" w:rsidRPr="004578B8" w:rsidRDefault="005B7534" w:rsidP="0045528D">
      <w:pPr>
        <w:pStyle w:val="NoSpacing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>Bir doğal sayının sağdan 7. basamağı hangi bölükte yer alır?</w:t>
      </w:r>
    </w:p>
    <w:p w:rsidR="005B7534" w:rsidRDefault="005B7534" w:rsidP="004578B8">
      <w:pPr>
        <w:pStyle w:val="NoSpacing"/>
        <w:tabs>
          <w:tab w:val="left" w:pos="426"/>
        </w:tabs>
        <w:rPr>
          <w:rFonts w:ascii="Times New Roman" w:hAnsi="Times New Roman"/>
        </w:rPr>
      </w:pPr>
    </w:p>
    <w:p w:rsidR="005B7534" w:rsidRPr="004578B8" w:rsidRDefault="005B7534" w:rsidP="004578B8">
      <w:pPr>
        <w:pStyle w:val="NoSpacing"/>
        <w:numPr>
          <w:ilvl w:val="0"/>
          <w:numId w:val="11"/>
        </w:numPr>
        <w:tabs>
          <w:tab w:val="left" w:pos="567"/>
        </w:tabs>
        <w:ind w:left="284" w:firstLine="0"/>
        <w:rPr>
          <w:rFonts w:ascii="Times New Roman" w:hAnsi="Times New Roman"/>
          <w:b/>
        </w:rPr>
      </w:pPr>
      <w:r>
        <w:rPr>
          <w:rFonts w:ascii="Times New Roman" w:hAnsi="Times New Roman"/>
        </w:rPr>
        <w:t>Birler                   b) Binler</w:t>
      </w:r>
    </w:p>
    <w:p w:rsidR="005B7534" w:rsidRPr="00487A00" w:rsidRDefault="005B7534" w:rsidP="004578B8">
      <w:pPr>
        <w:pStyle w:val="NoSpacing"/>
        <w:tabs>
          <w:tab w:val="left" w:pos="567"/>
        </w:tabs>
        <w:ind w:left="284"/>
        <w:rPr>
          <w:rFonts w:ascii="Times New Roman" w:hAnsi="Times New Roman"/>
          <w:b/>
        </w:rPr>
      </w:pPr>
      <w:r>
        <w:rPr>
          <w:rFonts w:ascii="Times New Roman" w:hAnsi="Times New Roman"/>
        </w:rPr>
        <w:t>c)  Milyonlar            d) Milyarlar</w:t>
      </w: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Pr="004578B8" w:rsidRDefault="005B7534" w:rsidP="004578B8">
      <w:pPr>
        <w:pStyle w:val="NoSpacing"/>
        <w:tabs>
          <w:tab w:val="left" w:pos="284"/>
        </w:tabs>
        <w:jc w:val="center"/>
        <w:rPr>
          <w:rFonts w:ascii="Times New Roman" w:hAnsi="Times New Roman"/>
          <w:b/>
        </w:rPr>
      </w:pPr>
      <w:r w:rsidRPr="004578B8">
        <w:rPr>
          <w:rFonts w:ascii="Times New Roman" w:hAnsi="Times New Roman"/>
          <w:b/>
        </w:rPr>
        <w:t>CEVAP ANAHTARI</w:t>
      </w: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992"/>
      </w:tblGrid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D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B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A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C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C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D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B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B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A</w:t>
            </w:r>
          </w:p>
        </w:tc>
      </w:tr>
      <w:tr w:rsidR="005B7534" w:rsidRPr="00D616F9" w:rsidTr="00D616F9">
        <w:tc>
          <w:tcPr>
            <w:tcW w:w="851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5B7534" w:rsidRPr="00D616F9" w:rsidRDefault="005B7534" w:rsidP="00D616F9">
            <w:pPr>
              <w:pStyle w:val="NoSpacing"/>
              <w:tabs>
                <w:tab w:val="left" w:pos="284"/>
              </w:tabs>
              <w:rPr>
                <w:rFonts w:ascii="Times New Roman" w:hAnsi="Times New Roman"/>
              </w:rPr>
            </w:pPr>
            <w:r w:rsidRPr="00D616F9">
              <w:rPr>
                <w:rFonts w:ascii="Times New Roman" w:hAnsi="Times New Roman"/>
              </w:rPr>
              <w:t>C</w:t>
            </w:r>
          </w:p>
        </w:tc>
      </w:tr>
    </w:tbl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p w:rsidR="005B7534" w:rsidRDefault="005B7534" w:rsidP="006037DC">
      <w:r>
        <w:rPr>
          <w:rFonts w:ascii="Times New Roman" w:hAnsi="Times New Roman"/>
          <w:b/>
        </w:rPr>
        <w:t xml:space="preserve">       </w:t>
      </w:r>
      <w:bookmarkStart w:id="0" w:name="_GoBack"/>
      <w:bookmarkEnd w:id="0"/>
      <w:r>
        <w:t xml:space="preserve">www.sorubak.com   </w:t>
      </w:r>
    </w:p>
    <w:p w:rsidR="005B7534" w:rsidRPr="00A07192" w:rsidRDefault="005B7534" w:rsidP="00A07192">
      <w:pPr>
        <w:pStyle w:val="NoSpacing"/>
        <w:tabs>
          <w:tab w:val="left" w:pos="284"/>
        </w:tabs>
        <w:rPr>
          <w:rFonts w:ascii="Times New Roman" w:hAnsi="Times New Roman"/>
        </w:rPr>
      </w:pPr>
    </w:p>
    <w:sectPr w:rsidR="005B7534" w:rsidRPr="00A07192" w:rsidSect="00C4772F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48C"/>
    <w:multiLevelType w:val="hybridMultilevel"/>
    <w:tmpl w:val="FB8835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990ECB"/>
    <w:multiLevelType w:val="hybridMultilevel"/>
    <w:tmpl w:val="0EDED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032366"/>
    <w:multiLevelType w:val="hybridMultilevel"/>
    <w:tmpl w:val="D0F24E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8A6F8C"/>
    <w:multiLevelType w:val="hybridMultilevel"/>
    <w:tmpl w:val="F18C1C7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9A352A"/>
    <w:multiLevelType w:val="hybridMultilevel"/>
    <w:tmpl w:val="7980B2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566B04"/>
    <w:multiLevelType w:val="hybridMultilevel"/>
    <w:tmpl w:val="668EB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EA051D"/>
    <w:multiLevelType w:val="hybridMultilevel"/>
    <w:tmpl w:val="9FB672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155269"/>
    <w:multiLevelType w:val="hybridMultilevel"/>
    <w:tmpl w:val="FAFC5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0D0CB3"/>
    <w:multiLevelType w:val="hybridMultilevel"/>
    <w:tmpl w:val="057A82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023396"/>
    <w:multiLevelType w:val="hybridMultilevel"/>
    <w:tmpl w:val="A628CD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175049"/>
    <w:multiLevelType w:val="hybridMultilevel"/>
    <w:tmpl w:val="3D900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152"/>
    <w:rsid w:val="002F7C17"/>
    <w:rsid w:val="00317231"/>
    <w:rsid w:val="00385D1B"/>
    <w:rsid w:val="003B5152"/>
    <w:rsid w:val="0045528D"/>
    <w:rsid w:val="004578B8"/>
    <w:rsid w:val="00487A00"/>
    <w:rsid w:val="005B7534"/>
    <w:rsid w:val="0060167C"/>
    <w:rsid w:val="006037DC"/>
    <w:rsid w:val="006F3079"/>
    <w:rsid w:val="0082645F"/>
    <w:rsid w:val="00A07192"/>
    <w:rsid w:val="00BD31C7"/>
    <w:rsid w:val="00C4772F"/>
    <w:rsid w:val="00CC0007"/>
    <w:rsid w:val="00D00044"/>
    <w:rsid w:val="00D616F9"/>
    <w:rsid w:val="00DB0B32"/>
    <w:rsid w:val="00E10C97"/>
    <w:rsid w:val="00EE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0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4772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F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C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578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16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245</Words>
  <Characters>1398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</dc:creator>
  <cp:keywords/>
  <dc:description/>
  <cp:lastModifiedBy>BİRSEN</cp:lastModifiedBy>
  <cp:revision>3</cp:revision>
  <dcterms:created xsi:type="dcterms:W3CDTF">2015-07-03T16:21:00Z</dcterms:created>
  <dcterms:modified xsi:type="dcterms:W3CDTF">2015-07-22T20:17:00Z</dcterms:modified>
</cp:coreProperties>
</file>